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17179" w14:textId="77777777" w:rsidR="00144645" w:rsidRDefault="00144645" w:rsidP="00144645">
      <w:pPr>
        <w:pStyle w:val="NoSpacing"/>
      </w:pPr>
      <w:r>
        <w:rPr>
          <w:u w:val="single"/>
        </w:rPr>
        <w:t>Roger JORGE</w:t>
      </w:r>
      <w:r>
        <w:t xml:space="preserve">       (fl.1483)</w:t>
      </w:r>
    </w:p>
    <w:p w14:paraId="4F5B1575" w14:textId="77777777" w:rsidR="00144645" w:rsidRDefault="00144645" w:rsidP="00144645">
      <w:pPr>
        <w:pStyle w:val="NoSpacing"/>
      </w:pPr>
      <w:r>
        <w:t>of Brandon Ferry, Suffolk. Inn holder.</w:t>
      </w:r>
    </w:p>
    <w:p w14:paraId="745315EC" w14:textId="77777777" w:rsidR="00144645" w:rsidRDefault="00144645" w:rsidP="00144645">
      <w:pPr>
        <w:pStyle w:val="NoSpacing"/>
      </w:pPr>
    </w:p>
    <w:p w14:paraId="327CF892" w14:textId="77777777" w:rsidR="00144645" w:rsidRDefault="00144645" w:rsidP="00144645">
      <w:pPr>
        <w:pStyle w:val="NoSpacing"/>
      </w:pPr>
    </w:p>
    <w:p w14:paraId="7F58BA00" w14:textId="77777777" w:rsidR="00144645" w:rsidRDefault="00144645" w:rsidP="00144645">
      <w:pPr>
        <w:pStyle w:val="NoSpacing"/>
      </w:pPr>
      <w:r>
        <w:tab/>
        <w:t>1483</w:t>
      </w:r>
      <w:r>
        <w:tab/>
        <w:t>Richard Drope(q.v.) brought a plaint of debt against him.</w:t>
      </w:r>
    </w:p>
    <w:p w14:paraId="09E47E5A" w14:textId="77777777" w:rsidR="00144645" w:rsidRDefault="00144645" w:rsidP="00144645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1DCFE8FC" w14:textId="77777777" w:rsidR="00144645" w:rsidRDefault="00144645" w:rsidP="00144645">
      <w:pPr>
        <w:pStyle w:val="NoSpacing"/>
      </w:pPr>
    </w:p>
    <w:p w14:paraId="4C29DE6B" w14:textId="77777777" w:rsidR="00144645" w:rsidRDefault="00144645" w:rsidP="00144645">
      <w:pPr>
        <w:pStyle w:val="NoSpacing"/>
      </w:pPr>
    </w:p>
    <w:p w14:paraId="7D4684A9" w14:textId="77777777" w:rsidR="00144645" w:rsidRDefault="00144645" w:rsidP="00144645">
      <w:pPr>
        <w:pStyle w:val="NoSpacing"/>
      </w:pPr>
      <w:r>
        <w:t>24 January 2020</w:t>
      </w:r>
    </w:p>
    <w:p w14:paraId="7E102DF6" w14:textId="77777777" w:rsidR="006B2F86" w:rsidRPr="00E71FC3" w:rsidRDefault="001446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62AFB" w14:textId="77777777" w:rsidR="00144645" w:rsidRDefault="00144645" w:rsidP="00E71FC3">
      <w:pPr>
        <w:spacing w:after="0" w:line="240" w:lineRule="auto"/>
      </w:pPr>
      <w:r>
        <w:separator/>
      </w:r>
    </w:p>
  </w:endnote>
  <w:endnote w:type="continuationSeparator" w:id="0">
    <w:p w14:paraId="583EA144" w14:textId="77777777" w:rsidR="00144645" w:rsidRDefault="001446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EFCED" w14:textId="77777777" w:rsidR="00E71FC3" w:rsidRPr="00E71FC3" w:rsidRDefault="00577BD5">
    <w:pPr>
      <w:pStyle w:val="Footer"/>
    </w:pPr>
    <w:r>
      <w:t xml:space="preserve">Compliation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032AC" w14:textId="77777777" w:rsidR="00144645" w:rsidRDefault="00144645" w:rsidP="00E71FC3">
      <w:pPr>
        <w:spacing w:after="0" w:line="240" w:lineRule="auto"/>
      </w:pPr>
      <w:r>
        <w:separator/>
      </w:r>
    </w:p>
  </w:footnote>
  <w:footnote w:type="continuationSeparator" w:id="0">
    <w:p w14:paraId="74AC8D0F" w14:textId="77777777" w:rsidR="00144645" w:rsidRDefault="001446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645"/>
    <w:rsid w:val="00144645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0BB4C"/>
  <w15:chartTrackingRefBased/>
  <w15:docId w15:val="{4E2A0A28-8772-4CDD-AF4C-31B233B4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446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2020-01-31T22:13:00Z</dcterms:created>
  <dcterms:modified xsi:type="dcterms:W3CDTF">2020-01-31T22:13:00Z</dcterms:modified>
</cp:coreProperties>
</file>